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0E8C91AF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811F9D">
        <w:rPr>
          <w:b/>
          <w:color w:val="FF5200" w:themeColor="accent2"/>
          <w:sz w:val="36"/>
          <w:szCs w:val="36"/>
        </w:rPr>
        <w:t>„</w:t>
      </w:r>
      <w:r w:rsidR="00811F9D" w:rsidRPr="00811F9D">
        <w:rPr>
          <w:b/>
          <w:color w:val="FF5200" w:themeColor="accent2"/>
          <w:sz w:val="36"/>
          <w:szCs w:val="36"/>
        </w:rPr>
        <w:t>Obnova zabezpečovacího zařízení v ŽST Ivanovice na Hané po požáru</w:t>
      </w:r>
      <w:r w:rsidRPr="00811F9D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pod </w:t>
      </w:r>
      <w:r w:rsidRPr="0035397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 (</w:t>
      </w:r>
      <w:r w:rsidR="0035397B" w:rsidRPr="0035397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147089/2026-SŽ-GŘ-O15</w:t>
      </w:r>
      <w:r w:rsidRPr="00B87D9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5C654A20" w:rsidR="00FE4290" w:rsidRDefault="009114DD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6397DDD3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783AF32B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3E0B862F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4524151A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 xml:space="preserve">kapitola č. 5 </w:t>
            </w:r>
            <w:r w:rsidR="00BB346C">
              <w:rPr>
                <w:noProof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24FD8D87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13351A6C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33BE2401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 xml:space="preserve">Kapitola č. 8 </w:t>
            </w:r>
            <w:r w:rsidR="00BB346C">
              <w:rPr>
                <w:noProof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232C650F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498B4100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02386A44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 xml:space="preserve">Kapitola č. 11 </w:t>
            </w:r>
            <w:r w:rsidR="00BB346C">
              <w:rPr>
                <w:noProof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32EE9AA6" w:rsidR="00FE4290" w:rsidRDefault="00FE4290" w:rsidP="00C01F0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01F0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76D114A6" w14:textId="44A63E2F" w:rsidR="00D6532E" w:rsidRPr="006564BB" w:rsidRDefault="00D6532E" w:rsidP="00811F9D">
      <w:pPr>
        <w:pStyle w:val="Nadpisbezsl1-1"/>
        <w:jc w:val="both"/>
        <w:rPr>
          <w:rFonts w:ascii="Verdana" w:hAnsi="Verdana" w:cstheme="minorHAnsi"/>
        </w:rPr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bookmarkEnd w:id="8"/>
      <w:r w:rsidR="00811F9D">
        <w:t xml:space="preserve">  </w:t>
      </w:r>
      <w:proofErr w:type="gramStart"/>
      <w:r w:rsidR="00811F9D">
        <w:t>-  Neobsazeno</w:t>
      </w:r>
      <w:proofErr w:type="gramEnd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</w:t>
            </w:r>
            <w:r w:rsidR="00DD63D8" w:rsidRPr="00811F9D">
              <w:rPr>
                <w:b/>
              </w:rPr>
              <w:t>posledních 5 let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5529" w:type="dxa"/>
        <w:tblLayout w:type="fixed"/>
        <w:tblLook w:val="04E0" w:firstRow="1" w:lastRow="1" w:firstColumn="1" w:lastColumn="0" w:noHBand="0" w:noVBand="1"/>
      </w:tblPr>
      <w:tblGrid>
        <w:gridCol w:w="2410"/>
        <w:gridCol w:w="3119"/>
      </w:tblGrid>
      <w:tr w:rsidR="008B4003" w:rsidRPr="00EE3C5F" w14:paraId="3BC61869" w14:textId="77777777" w:rsidTr="00811F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3119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11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9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11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9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11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9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11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9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11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9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11F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9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AD24BDA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bookmarkEnd w:id="11"/>
      <w:r w:rsidR="00811F9D">
        <w:t xml:space="preserve">  -     Neobsazeno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459A9204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811F9D">
        <w:t xml:space="preserve"> 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1B27CB39" w14:textId="77777777" w:rsidR="00811F9D" w:rsidRDefault="00811F9D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  <w:p w14:paraId="0E3C0536" w14:textId="5FCEC9FD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282C2F9F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proofErr w:type="gramStart"/>
      <w:r w:rsidR="00D84A9C">
        <w:t xml:space="preserve">11 </w:t>
      </w:r>
      <w:bookmarkEnd w:id="14"/>
      <w:r w:rsidR="00811F9D">
        <w:t xml:space="preserve"> -</w:t>
      </w:r>
      <w:proofErr w:type="gramEnd"/>
      <w:r w:rsidR="00811F9D">
        <w:t xml:space="preserve"> Neobsazeno</w:t>
      </w:r>
    </w:p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3E7949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3E7949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C03C0" w14:textId="77777777" w:rsidR="003E7949" w:rsidRDefault="003E7949" w:rsidP="00962258">
      <w:pPr>
        <w:spacing w:after="0" w:line="240" w:lineRule="auto"/>
      </w:pPr>
      <w:r>
        <w:separator/>
      </w:r>
    </w:p>
  </w:endnote>
  <w:endnote w:type="continuationSeparator" w:id="0">
    <w:p w14:paraId="40B311F7" w14:textId="77777777" w:rsidR="003E7949" w:rsidRDefault="003E794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73016" w14:textId="77777777" w:rsidR="003E7949" w:rsidRDefault="003E7949" w:rsidP="00962258">
      <w:pPr>
        <w:spacing w:after="0" w:line="240" w:lineRule="auto"/>
      </w:pPr>
      <w:r>
        <w:separator/>
      </w:r>
    </w:p>
  </w:footnote>
  <w:footnote w:type="continuationSeparator" w:id="0">
    <w:p w14:paraId="3CEEBAC3" w14:textId="77777777" w:rsidR="003E7949" w:rsidRDefault="003E7949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5CA6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397B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49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AE4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366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140A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1F9D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46C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1F02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01F02"/>
    <w:pPr>
      <w:tabs>
        <w:tab w:val="right" w:leader="dot" w:pos="8692"/>
      </w:tabs>
      <w:spacing w:after="40"/>
      <w:ind w:left="1843" w:hanging="1276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5CA6"/>
    <w:rsid w:val="002479B1"/>
    <w:rsid w:val="00374734"/>
    <w:rsid w:val="00376800"/>
    <w:rsid w:val="00437A1B"/>
    <w:rsid w:val="0045525D"/>
    <w:rsid w:val="004B48D8"/>
    <w:rsid w:val="00581789"/>
    <w:rsid w:val="00592296"/>
    <w:rsid w:val="00683665"/>
    <w:rsid w:val="006B7641"/>
    <w:rsid w:val="006C6A0E"/>
    <w:rsid w:val="00746B38"/>
    <w:rsid w:val="007C641A"/>
    <w:rsid w:val="008211BB"/>
    <w:rsid w:val="00925D65"/>
    <w:rsid w:val="00AC4100"/>
    <w:rsid w:val="00BC73A3"/>
    <w:rsid w:val="00C46E23"/>
    <w:rsid w:val="00C74C99"/>
    <w:rsid w:val="00CD0DBE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78</TotalTime>
  <Pages>14</Pages>
  <Words>2773</Words>
  <Characters>16367</Characters>
  <Application>Microsoft Office Word</Application>
  <DocSecurity>0</DocSecurity>
  <Lines>136</Lines>
  <Paragraphs>38</Paragraphs>
  <ScaleCrop>false</ScaleCrop>
  <Company>SŽDC s.o.</Company>
  <LinksUpToDate>false</LinksUpToDate>
  <CharactersWithSpaces>19102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Petříček Roman, Ing.</cp:lastModifiedBy>
  <cp:revision>82</cp:revision>
  <cp:lastPrinted>2019-03-07T14:42:00Z</cp:lastPrinted>
  <dcterms:created xsi:type="dcterms:W3CDTF">2025-08-26T09:04:00Z</dcterms:created>
  <dcterms:modified xsi:type="dcterms:W3CDTF">2026-09-04T08:37:00Z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